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26378" w14:textId="77777777" w:rsidR="00D3586A" w:rsidRDefault="00D3586A" w:rsidP="00D358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CHAMBYR</w:t>
      </w:r>
      <w:r>
        <w:rPr>
          <w:rFonts w:ascii="Times New Roman" w:hAnsi="Times New Roman" w:cs="Times New Roman"/>
        </w:rPr>
        <w:t xml:space="preserve">     (d.ca.1483)</w:t>
      </w:r>
    </w:p>
    <w:p w14:paraId="227EF01A" w14:textId="77777777" w:rsidR="00D3586A" w:rsidRDefault="00D3586A" w:rsidP="00D3586A">
      <w:pPr>
        <w:rPr>
          <w:rFonts w:ascii="Times New Roman" w:hAnsi="Times New Roman" w:cs="Times New Roman"/>
        </w:rPr>
      </w:pPr>
    </w:p>
    <w:p w14:paraId="7ACDD282" w14:textId="77777777" w:rsidR="00D3586A" w:rsidRDefault="00D3586A" w:rsidP="00D3586A">
      <w:pPr>
        <w:rPr>
          <w:rFonts w:ascii="Times New Roman" w:hAnsi="Times New Roman" w:cs="Times New Roman"/>
        </w:rPr>
      </w:pPr>
    </w:p>
    <w:p w14:paraId="4511C6DA" w14:textId="77777777" w:rsidR="00D3586A" w:rsidRDefault="00D3586A" w:rsidP="00D358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died in or before this time.</w:t>
      </w:r>
    </w:p>
    <w:p w14:paraId="56067C53" w14:textId="77777777" w:rsidR="00D3586A" w:rsidRDefault="00D3586A" w:rsidP="00D358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1DC61E7" w14:textId="77777777" w:rsidR="00D3586A" w:rsidRDefault="00D3586A" w:rsidP="00D3586A">
      <w:pPr>
        <w:rPr>
          <w:rFonts w:ascii="Times New Roman" w:hAnsi="Times New Roman" w:cs="Times New Roman"/>
        </w:rPr>
      </w:pPr>
    </w:p>
    <w:p w14:paraId="0EA4CE63" w14:textId="77777777" w:rsidR="00D3586A" w:rsidRDefault="00D3586A" w:rsidP="00D3586A">
      <w:pPr>
        <w:rPr>
          <w:rFonts w:ascii="Times New Roman" w:hAnsi="Times New Roman" w:cs="Times New Roman"/>
        </w:rPr>
      </w:pPr>
    </w:p>
    <w:p w14:paraId="638E5BEB" w14:textId="77777777" w:rsidR="00D3586A" w:rsidRDefault="00D3586A" w:rsidP="00D358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William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Chambyr</w:t>
      </w:r>
      <w:proofErr w:type="spellEnd"/>
      <w:r>
        <w:rPr>
          <w:rFonts w:ascii="Times New Roman" w:hAnsi="Times New Roman" w:cs="Times New Roman"/>
        </w:rPr>
        <w:t xml:space="preserve">(q.v.), Edmund Cook(q.v.) and John </w:t>
      </w:r>
      <w:proofErr w:type="spellStart"/>
      <w:r>
        <w:rPr>
          <w:rFonts w:ascii="Times New Roman" w:hAnsi="Times New Roman" w:cs="Times New Roman"/>
        </w:rPr>
        <w:t>Stretham</w:t>
      </w:r>
      <w:proofErr w:type="spellEnd"/>
      <w:r>
        <w:rPr>
          <w:rFonts w:ascii="Times New Roman" w:hAnsi="Times New Roman" w:cs="Times New Roman"/>
        </w:rPr>
        <w:t>(q.v.).</w:t>
      </w:r>
    </w:p>
    <w:p w14:paraId="676929CD" w14:textId="77777777" w:rsidR="00D3586A" w:rsidRDefault="00D3586A" w:rsidP="00D358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(ibid.) </w:t>
      </w:r>
    </w:p>
    <w:p w14:paraId="487578BC" w14:textId="77777777" w:rsidR="00D3586A" w:rsidRDefault="00D3586A" w:rsidP="00D3586A">
      <w:pPr>
        <w:rPr>
          <w:rFonts w:ascii="Times New Roman" w:hAnsi="Times New Roman" w:cs="Times New Roman"/>
        </w:rPr>
      </w:pPr>
    </w:p>
    <w:p w14:paraId="5DA5A747" w14:textId="77777777" w:rsidR="00D3586A" w:rsidRDefault="00D3586A" w:rsidP="00D3586A">
      <w:pPr>
        <w:rPr>
          <w:rFonts w:ascii="Times New Roman" w:hAnsi="Times New Roman" w:cs="Times New Roman"/>
        </w:rPr>
      </w:pPr>
    </w:p>
    <w:p w14:paraId="370F269C" w14:textId="77777777" w:rsidR="00D3586A" w:rsidRDefault="00D3586A" w:rsidP="00D358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2019</w:t>
      </w:r>
    </w:p>
    <w:p w14:paraId="307C06C8" w14:textId="77777777" w:rsidR="006B2F86" w:rsidRPr="00E71FC3" w:rsidRDefault="00D358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FF706" w14:textId="77777777" w:rsidR="00D3586A" w:rsidRDefault="00D3586A" w:rsidP="00E71FC3">
      <w:r>
        <w:separator/>
      </w:r>
    </w:p>
  </w:endnote>
  <w:endnote w:type="continuationSeparator" w:id="0">
    <w:p w14:paraId="4A885DA5" w14:textId="77777777" w:rsidR="00D3586A" w:rsidRDefault="00D358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18B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CED8A" w14:textId="77777777" w:rsidR="00D3586A" w:rsidRDefault="00D3586A" w:rsidP="00E71FC3">
      <w:r>
        <w:separator/>
      </w:r>
    </w:p>
  </w:footnote>
  <w:footnote w:type="continuationSeparator" w:id="0">
    <w:p w14:paraId="1D220D41" w14:textId="77777777" w:rsidR="00D3586A" w:rsidRDefault="00D358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86A"/>
    <w:rsid w:val="001A7C09"/>
    <w:rsid w:val="00577BD5"/>
    <w:rsid w:val="00656CBA"/>
    <w:rsid w:val="006A1F77"/>
    <w:rsid w:val="00733BE7"/>
    <w:rsid w:val="00AB52E8"/>
    <w:rsid w:val="00B16D3F"/>
    <w:rsid w:val="00BB41AC"/>
    <w:rsid w:val="00D358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E4169"/>
  <w15:chartTrackingRefBased/>
  <w15:docId w15:val="{C4D3085D-EE0F-4FE6-81BA-FAC64F02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8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2019-07-05T18:55:00Z</dcterms:created>
  <dcterms:modified xsi:type="dcterms:W3CDTF">2019-07-05T18:55:00Z</dcterms:modified>
</cp:coreProperties>
</file>